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B9" w:rsidRPr="00376D45" w:rsidRDefault="006440B9" w:rsidP="00D318A4">
      <w:pPr>
        <w:jc w:val="center"/>
        <w:rPr>
          <w:color w:val="000000"/>
          <w:sz w:val="28"/>
          <w:szCs w:val="28"/>
        </w:rPr>
      </w:pPr>
      <w:r w:rsidRPr="00261AEB">
        <w:rPr>
          <w:noProof/>
          <w:color w:val="000000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2.5pt;visibility:visible">
            <v:imagedata r:id="rId5" o:title=""/>
          </v:shape>
        </w:pict>
      </w:r>
      <w:r w:rsidRPr="00376D45">
        <w:rPr>
          <w:color w:val="000000"/>
          <w:sz w:val="28"/>
          <w:szCs w:val="28"/>
        </w:rPr>
        <w:t xml:space="preserve"> </w:t>
      </w:r>
    </w:p>
    <w:p w:rsidR="006440B9" w:rsidRPr="00376D45" w:rsidRDefault="006440B9" w:rsidP="00D318A4">
      <w:pPr>
        <w:jc w:val="center"/>
        <w:rPr>
          <w:b/>
          <w:color w:val="000000"/>
          <w:sz w:val="28"/>
          <w:szCs w:val="28"/>
        </w:rPr>
      </w:pPr>
    </w:p>
    <w:p w:rsidR="006440B9" w:rsidRPr="00376D45" w:rsidRDefault="006440B9" w:rsidP="00D318A4">
      <w:pPr>
        <w:jc w:val="center"/>
        <w:rPr>
          <w:b/>
          <w:color w:val="000000"/>
          <w:sz w:val="28"/>
          <w:szCs w:val="28"/>
        </w:rPr>
      </w:pPr>
      <w:r w:rsidRPr="00376D45">
        <w:rPr>
          <w:b/>
          <w:color w:val="000000"/>
          <w:sz w:val="28"/>
          <w:szCs w:val="28"/>
        </w:rPr>
        <w:t>МОЛОЧАНСЬКА МІСЬКА РАДА</w:t>
      </w:r>
    </w:p>
    <w:p w:rsidR="006440B9" w:rsidRPr="00376D45" w:rsidRDefault="006440B9" w:rsidP="00D318A4">
      <w:pPr>
        <w:jc w:val="center"/>
        <w:rPr>
          <w:color w:val="000000"/>
          <w:sz w:val="28"/>
          <w:szCs w:val="28"/>
        </w:rPr>
      </w:pPr>
    </w:p>
    <w:p w:rsidR="006440B9" w:rsidRPr="00376D45" w:rsidRDefault="006440B9" w:rsidP="00D318A4">
      <w:pPr>
        <w:jc w:val="center"/>
        <w:rPr>
          <w:color w:val="000000"/>
          <w:sz w:val="28"/>
          <w:szCs w:val="28"/>
        </w:rPr>
      </w:pPr>
      <w:r w:rsidRPr="00376D45">
        <w:rPr>
          <w:color w:val="000000"/>
          <w:sz w:val="28"/>
          <w:szCs w:val="28"/>
        </w:rPr>
        <w:t>восьмого скликання</w:t>
      </w:r>
    </w:p>
    <w:p w:rsidR="006440B9" w:rsidRDefault="006440B9" w:rsidP="00D318A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сімнадцята позачергова сесія</w:t>
      </w:r>
    </w:p>
    <w:p w:rsidR="006440B9" w:rsidRPr="00376D45" w:rsidRDefault="006440B9" w:rsidP="00D318A4">
      <w:pPr>
        <w:jc w:val="center"/>
        <w:rPr>
          <w:color w:val="000000"/>
          <w:sz w:val="28"/>
          <w:szCs w:val="28"/>
        </w:rPr>
      </w:pPr>
    </w:p>
    <w:p w:rsidR="006440B9" w:rsidRDefault="006440B9" w:rsidP="00D318A4">
      <w:pPr>
        <w:jc w:val="center"/>
        <w:rPr>
          <w:b/>
          <w:color w:val="000000"/>
          <w:sz w:val="28"/>
          <w:szCs w:val="28"/>
        </w:rPr>
      </w:pPr>
      <w:r w:rsidRPr="00376D45">
        <w:rPr>
          <w:b/>
          <w:color w:val="000000"/>
          <w:sz w:val="28"/>
          <w:szCs w:val="28"/>
        </w:rPr>
        <w:t>РІШЕННЯ</w:t>
      </w:r>
    </w:p>
    <w:p w:rsidR="006440B9" w:rsidRPr="00376D45" w:rsidRDefault="006440B9" w:rsidP="00D318A4">
      <w:pPr>
        <w:jc w:val="center"/>
        <w:rPr>
          <w:b/>
          <w:color w:val="000000"/>
          <w:sz w:val="28"/>
          <w:szCs w:val="28"/>
        </w:rPr>
      </w:pPr>
    </w:p>
    <w:p w:rsidR="006440B9" w:rsidRPr="00376D45" w:rsidRDefault="006440B9" w:rsidP="00D318A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23.11.2021</w:t>
      </w:r>
      <w:r w:rsidRPr="00376D45">
        <w:rPr>
          <w:color w:val="000000"/>
          <w:sz w:val="28"/>
          <w:szCs w:val="28"/>
        </w:rPr>
        <w:t xml:space="preserve">                      м.Молочанськ                             № </w:t>
      </w:r>
    </w:p>
    <w:p w:rsidR="006440B9" w:rsidRPr="00376D45" w:rsidRDefault="006440B9" w:rsidP="00D318A4">
      <w:pPr>
        <w:jc w:val="both"/>
        <w:rPr>
          <w:sz w:val="28"/>
          <w:szCs w:val="28"/>
        </w:rPr>
      </w:pPr>
    </w:p>
    <w:p w:rsidR="006440B9" w:rsidRPr="00376D45" w:rsidRDefault="006440B9" w:rsidP="00376D45">
      <w:pPr>
        <w:pStyle w:val="11"/>
        <w:tabs>
          <w:tab w:val="left" w:pos="8505"/>
          <w:tab w:val="left" w:pos="9180"/>
        </w:tabs>
        <w:spacing w:line="240" w:lineRule="exact"/>
        <w:jc w:val="both"/>
        <w:rPr>
          <w:rFonts w:ascii="Times New Roman" w:hAnsi="Times New Roman"/>
          <w:b/>
          <w:bCs/>
          <w:iCs/>
          <w:noProof/>
          <w:sz w:val="28"/>
          <w:szCs w:val="28"/>
          <w:lang w:val="uk-UA" w:eastAsia="uk-UA"/>
        </w:rPr>
      </w:pPr>
      <w:r w:rsidRPr="00376D45">
        <w:rPr>
          <w:rFonts w:ascii="Times New Roman" w:hAnsi="Times New Roman"/>
          <w:b/>
          <w:bCs/>
          <w:iCs/>
          <w:noProof/>
          <w:sz w:val="28"/>
          <w:szCs w:val="28"/>
          <w:lang w:val="uk-UA" w:eastAsia="uk-UA"/>
        </w:rPr>
        <w:t xml:space="preserve">Про утворення відділу соціального захисту населення Молочанської міської ради </w:t>
      </w:r>
      <w:r w:rsidRPr="00376D45">
        <w:rPr>
          <w:rFonts w:ascii="Times New Roman" w:hAnsi="Times New Roman"/>
          <w:b/>
          <w:sz w:val="28"/>
          <w:szCs w:val="28"/>
          <w:lang w:val="uk-UA"/>
        </w:rPr>
        <w:t>у статусі юридичної особи публічного права та затвердження Положення про нього</w:t>
      </w:r>
    </w:p>
    <w:p w:rsidR="006440B9" w:rsidRPr="00376D45" w:rsidRDefault="006440B9" w:rsidP="0069151B">
      <w:pPr>
        <w:pStyle w:val="NormalWeb"/>
        <w:spacing w:before="0" w:beforeAutospacing="0" w:after="0" w:afterAutospacing="0"/>
        <w:rPr>
          <w:b/>
          <w:bCs/>
          <w:noProof/>
          <w:sz w:val="28"/>
          <w:szCs w:val="28"/>
          <w:lang w:val="uk-UA"/>
        </w:rPr>
      </w:pPr>
    </w:p>
    <w:p w:rsidR="006440B9" w:rsidRPr="00376D45" w:rsidRDefault="006440B9" w:rsidP="0017628E">
      <w:pPr>
        <w:spacing w:line="240" w:lineRule="atLeast"/>
        <w:ind w:firstLine="708"/>
        <w:jc w:val="both"/>
        <w:rPr>
          <w:sz w:val="28"/>
          <w:szCs w:val="28"/>
        </w:rPr>
      </w:pPr>
      <w:r w:rsidRPr="00376D45">
        <w:rPr>
          <w:sz w:val="28"/>
          <w:szCs w:val="28"/>
        </w:rPr>
        <w:t>Керуючись пп. 6 п. 1 ст. 26, ст. 54, ст. 59 Закону України «Про місцеве самоврядування в Україні», ст. 81, 87 Цивільного кодексу України, п. 2 ч. 2 ст. 17 Закону України «Про державну реєстрацію юридичних осіб, фізичних осіб-підприємців та громадських формувань»,  з метою належного виконання на території громади повноважень, встановлених законодавством України у сфері соціального захисту населення, Молочанська міська рада</w:t>
      </w:r>
    </w:p>
    <w:p w:rsidR="006440B9" w:rsidRPr="00376D45" w:rsidRDefault="006440B9" w:rsidP="0017628E">
      <w:pPr>
        <w:spacing w:line="240" w:lineRule="atLeast"/>
        <w:jc w:val="both"/>
        <w:rPr>
          <w:b/>
          <w:sz w:val="28"/>
          <w:szCs w:val="28"/>
        </w:rPr>
      </w:pPr>
      <w:r w:rsidRPr="00376D45">
        <w:rPr>
          <w:b/>
          <w:sz w:val="28"/>
          <w:szCs w:val="28"/>
        </w:rPr>
        <w:t>ВИРІШИЛА:</w:t>
      </w:r>
    </w:p>
    <w:p w:rsidR="006440B9" w:rsidRPr="00376D45" w:rsidRDefault="006440B9" w:rsidP="0069151B">
      <w:pPr>
        <w:jc w:val="both"/>
        <w:rPr>
          <w:noProof/>
          <w:sz w:val="28"/>
          <w:szCs w:val="28"/>
        </w:rPr>
      </w:pPr>
    </w:p>
    <w:p w:rsidR="006440B9" w:rsidRPr="00376D45" w:rsidRDefault="006440B9" w:rsidP="00F335B0">
      <w:pPr>
        <w:jc w:val="both"/>
        <w:rPr>
          <w:noProof/>
          <w:sz w:val="28"/>
          <w:szCs w:val="28"/>
        </w:rPr>
      </w:pPr>
      <w:r w:rsidRPr="00376D45">
        <w:rPr>
          <w:sz w:val="28"/>
          <w:szCs w:val="28"/>
        </w:rPr>
        <w:tab/>
        <w:t xml:space="preserve">1. Утворити </w:t>
      </w:r>
      <w:r>
        <w:rPr>
          <w:sz w:val="28"/>
          <w:szCs w:val="28"/>
        </w:rPr>
        <w:t>з 01.12.2021 року в</w:t>
      </w:r>
      <w:r w:rsidRPr="00376D45">
        <w:rPr>
          <w:sz w:val="28"/>
          <w:szCs w:val="28"/>
        </w:rPr>
        <w:t>ідділ соціального захисту населення Молочанської міської ради у статусі юридичної особи публічного права.</w:t>
      </w:r>
      <w:r w:rsidRPr="00376D45">
        <w:rPr>
          <w:noProof/>
          <w:sz w:val="28"/>
          <w:szCs w:val="28"/>
        </w:rPr>
        <w:tab/>
      </w:r>
    </w:p>
    <w:p w:rsidR="006440B9" w:rsidRPr="00376D45" w:rsidRDefault="006440B9" w:rsidP="00F335B0">
      <w:pPr>
        <w:jc w:val="both"/>
        <w:rPr>
          <w:noProof/>
          <w:sz w:val="28"/>
          <w:szCs w:val="28"/>
        </w:rPr>
      </w:pPr>
      <w:r w:rsidRPr="00376D45">
        <w:rPr>
          <w:noProof/>
          <w:sz w:val="28"/>
          <w:szCs w:val="28"/>
        </w:rPr>
        <w:tab/>
        <w:t xml:space="preserve">2. Затвердити Положення про </w:t>
      </w:r>
      <w:r>
        <w:rPr>
          <w:noProof/>
          <w:sz w:val="28"/>
          <w:szCs w:val="28"/>
        </w:rPr>
        <w:t>в</w:t>
      </w:r>
      <w:r w:rsidRPr="00376D45">
        <w:rPr>
          <w:noProof/>
          <w:sz w:val="28"/>
          <w:szCs w:val="28"/>
        </w:rPr>
        <w:t xml:space="preserve">ідділ </w:t>
      </w:r>
      <w:r w:rsidRPr="00376D45">
        <w:rPr>
          <w:sz w:val="28"/>
          <w:szCs w:val="28"/>
        </w:rPr>
        <w:t>соціального захисту населення Молочанської міської ради</w:t>
      </w:r>
      <w:r w:rsidRPr="00376D45">
        <w:rPr>
          <w:noProof/>
          <w:sz w:val="28"/>
          <w:szCs w:val="28"/>
        </w:rPr>
        <w:t xml:space="preserve"> (додається).</w:t>
      </w:r>
    </w:p>
    <w:p w:rsidR="006440B9" w:rsidRPr="00376D45" w:rsidRDefault="006440B9" w:rsidP="00156337">
      <w:pPr>
        <w:pStyle w:val="NoSpacing"/>
        <w:tabs>
          <w:tab w:val="left" w:pos="567"/>
        </w:tabs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76D45">
        <w:rPr>
          <w:lang w:val="uk-UA"/>
        </w:rPr>
        <w:tab/>
      </w:r>
      <w:r w:rsidRPr="00376D45">
        <w:rPr>
          <w:rFonts w:ascii="Times New Roman" w:hAnsi="Times New Roman"/>
          <w:sz w:val="28"/>
          <w:szCs w:val="28"/>
          <w:lang w:val="uk-UA"/>
        </w:rPr>
        <w:t xml:space="preserve"> 3.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Заступнику міського голови з питань діяльності виконавчих органів ради Олені ШЕВЧЕНКО </w:t>
      </w:r>
      <w:r w:rsidRPr="00376D45">
        <w:rPr>
          <w:rFonts w:ascii="Times New Roman" w:hAnsi="Times New Roman"/>
          <w:sz w:val="28"/>
          <w:szCs w:val="28"/>
          <w:lang w:val="uk-UA"/>
        </w:rPr>
        <w:t>здійснити заходи щодо державної реєстрації юридичної особи – відділу соціального захисту населення Молочанської міської ради.</w:t>
      </w:r>
    </w:p>
    <w:p w:rsidR="006440B9" w:rsidRPr="00376D45" w:rsidRDefault="006440B9" w:rsidP="00F335B0">
      <w:pPr>
        <w:jc w:val="both"/>
        <w:rPr>
          <w:sz w:val="28"/>
          <w:szCs w:val="28"/>
        </w:rPr>
      </w:pPr>
      <w:r w:rsidRPr="00376D45">
        <w:rPr>
          <w:noProof/>
          <w:sz w:val="28"/>
          <w:szCs w:val="28"/>
        </w:rPr>
        <w:tab/>
        <w:t>4</w:t>
      </w:r>
      <w:r w:rsidRPr="00376D45">
        <w:rPr>
          <w:noProof/>
          <w:color w:val="000000"/>
          <w:sz w:val="28"/>
          <w:szCs w:val="28"/>
        </w:rPr>
        <w:t>.</w:t>
      </w:r>
      <w:r w:rsidRPr="00376D45">
        <w:rPr>
          <w:color w:val="000000"/>
          <w:sz w:val="28"/>
          <w:szCs w:val="28"/>
        </w:rPr>
        <w:t xml:space="preserve"> Контроль </w:t>
      </w:r>
      <w:r w:rsidRPr="00376D45">
        <w:rPr>
          <w:sz w:val="28"/>
          <w:szCs w:val="28"/>
        </w:rPr>
        <w:t>за виконанням даного рішення покласти на постійну комісію з гуманітарних питань, соціальної політики та охорони здоров’я.</w:t>
      </w:r>
    </w:p>
    <w:p w:rsidR="006440B9" w:rsidRPr="00376D45" w:rsidRDefault="006440B9" w:rsidP="00F335B0">
      <w:pPr>
        <w:jc w:val="both"/>
        <w:rPr>
          <w:sz w:val="28"/>
          <w:szCs w:val="28"/>
        </w:rPr>
      </w:pPr>
    </w:p>
    <w:p w:rsidR="006440B9" w:rsidRPr="00376D45" w:rsidRDefault="006440B9" w:rsidP="00F335B0">
      <w:pPr>
        <w:jc w:val="both"/>
        <w:rPr>
          <w:sz w:val="28"/>
          <w:szCs w:val="28"/>
        </w:rPr>
      </w:pPr>
    </w:p>
    <w:p w:rsidR="006440B9" w:rsidRPr="00376D45" w:rsidRDefault="006440B9" w:rsidP="00F335B0">
      <w:pPr>
        <w:jc w:val="both"/>
        <w:rPr>
          <w:sz w:val="28"/>
          <w:szCs w:val="28"/>
        </w:rPr>
      </w:pPr>
    </w:p>
    <w:p w:rsidR="006440B9" w:rsidRPr="00376D45" w:rsidRDefault="006440B9" w:rsidP="006C3D93">
      <w:pPr>
        <w:jc w:val="both"/>
        <w:rPr>
          <w:sz w:val="28"/>
          <w:szCs w:val="28"/>
        </w:rPr>
      </w:pPr>
      <w:r w:rsidRPr="00376D45">
        <w:rPr>
          <w:sz w:val="28"/>
          <w:szCs w:val="28"/>
        </w:rPr>
        <w:t xml:space="preserve">Міський голова </w:t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  <w:t>Ірина ЛИПКА</w:t>
      </w:r>
    </w:p>
    <w:p w:rsidR="006440B9" w:rsidRPr="00376D45" w:rsidRDefault="006440B9" w:rsidP="006C3D93">
      <w:pPr>
        <w:jc w:val="both"/>
        <w:rPr>
          <w:sz w:val="28"/>
          <w:szCs w:val="28"/>
        </w:rPr>
      </w:pPr>
    </w:p>
    <w:p w:rsidR="006440B9" w:rsidRPr="00376D45" w:rsidRDefault="006440B9" w:rsidP="006C3D93">
      <w:pPr>
        <w:jc w:val="both"/>
        <w:rPr>
          <w:sz w:val="28"/>
          <w:szCs w:val="28"/>
        </w:rPr>
      </w:pPr>
    </w:p>
    <w:p w:rsidR="006440B9" w:rsidRPr="00376D45" w:rsidRDefault="006440B9" w:rsidP="006C3D93">
      <w:pPr>
        <w:jc w:val="both"/>
        <w:rPr>
          <w:sz w:val="28"/>
          <w:szCs w:val="28"/>
        </w:rPr>
      </w:pPr>
    </w:p>
    <w:p w:rsidR="006440B9" w:rsidRPr="00376D45" w:rsidRDefault="006440B9" w:rsidP="006C3D93">
      <w:pPr>
        <w:jc w:val="both"/>
        <w:rPr>
          <w:sz w:val="28"/>
          <w:szCs w:val="28"/>
        </w:rPr>
      </w:pPr>
      <w:r w:rsidRPr="00376D45">
        <w:rPr>
          <w:sz w:val="28"/>
          <w:szCs w:val="28"/>
        </w:rPr>
        <w:t>Підготував:</w:t>
      </w:r>
    </w:p>
    <w:p w:rsidR="006440B9" w:rsidRPr="00376D45" w:rsidRDefault="006440B9" w:rsidP="006C3D93">
      <w:pPr>
        <w:jc w:val="both"/>
        <w:rPr>
          <w:sz w:val="28"/>
          <w:szCs w:val="28"/>
        </w:rPr>
      </w:pPr>
    </w:p>
    <w:p w:rsidR="006440B9" w:rsidRPr="00376D45" w:rsidRDefault="006440B9" w:rsidP="006C3D93">
      <w:pPr>
        <w:spacing w:line="240" w:lineRule="exact"/>
        <w:jc w:val="both"/>
        <w:rPr>
          <w:sz w:val="28"/>
          <w:szCs w:val="28"/>
        </w:rPr>
      </w:pPr>
      <w:r w:rsidRPr="00376D45">
        <w:rPr>
          <w:sz w:val="28"/>
          <w:szCs w:val="28"/>
        </w:rPr>
        <w:t>Начальник відділу соціального</w:t>
      </w:r>
    </w:p>
    <w:p w:rsidR="006440B9" w:rsidRPr="00376D45" w:rsidRDefault="006440B9" w:rsidP="006C3D93">
      <w:pPr>
        <w:spacing w:line="240" w:lineRule="exact"/>
        <w:jc w:val="both"/>
        <w:rPr>
          <w:sz w:val="28"/>
          <w:szCs w:val="28"/>
        </w:rPr>
      </w:pPr>
      <w:r w:rsidRPr="00376D45">
        <w:rPr>
          <w:sz w:val="28"/>
          <w:szCs w:val="28"/>
        </w:rPr>
        <w:t>забезпечення населення виконавчого</w:t>
      </w: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  <w:r w:rsidRPr="00376D45">
        <w:rPr>
          <w:sz w:val="28"/>
          <w:szCs w:val="28"/>
        </w:rPr>
        <w:t xml:space="preserve">комітету Молочанської міської ради </w:t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</w:r>
      <w:r w:rsidRPr="00376D45">
        <w:rPr>
          <w:sz w:val="28"/>
          <w:szCs w:val="28"/>
        </w:rPr>
        <w:tab/>
        <w:t xml:space="preserve">          Наталія КІНАШ</w:t>
      </w: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Pr="00446434" w:rsidRDefault="006440B9" w:rsidP="00B05602">
      <w:pPr>
        <w:tabs>
          <w:tab w:val="center" w:pos="4677"/>
        </w:tabs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 w:rsidRPr="00446434">
        <w:rPr>
          <w:noProof/>
          <w:color w:val="000000"/>
          <w:sz w:val="28"/>
          <w:szCs w:val="28"/>
        </w:rPr>
        <w:t>ЗАТВЕРДЖЕНО</w:t>
      </w:r>
    </w:p>
    <w:p w:rsidR="006440B9" w:rsidRPr="00446434" w:rsidRDefault="006440B9" w:rsidP="00B05602">
      <w:pPr>
        <w:tabs>
          <w:tab w:val="center" w:pos="4677"/>
        </w:tabs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 w:rsidRPr="00446434">
        <w:rPr>
          <w:noProof/>
          <w:color w:val="000000"/>
          <w:sz w:val="28"/>
          <w:szCs w:val="28"/>
        </w:rPr>
        <w:t>рішенням сесії Молочанської</w:t>
      </w:r>
    </w:p>
    <w:p w:rsidR="006440B9" w:rsidRPr="00446434" w:rsidRDefault="006440B9" w:rsidP="00B05602">
      <w:pPr>
        <w:tabs>
          <w:tab w:val="center" w:pos="4677"/>
        </w:tabs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 w:rsidRPr="00446434">
        <w:rPr>
          <w:noProof/>
          <w:color w:val="000000"/>
          <w:sz w:val="28"/>
          <w:szCs w:val="28"/>
        </w:rPr>
        <w:t>міської ради</w:t>
      </w:r>
    </w:p>
    <w:p w:rsidR="006440B9" w:rsidRDefault="006440B9" w:rsidP="00B05602">
      <w:pPr>
        <w:tabs>
          <w:tab w:val="center" w:pos="4677"/>
        </w:tabs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 w:rsidRPr="00446434">
        <w:rPr>
          <w:noProof/>
          <w:color w:val="000000"/>
          <w:sz w:val="28"/>
          <w:szCs w:val="28"/>
        </w:rPr>
        <w:t xml:space="preserve">від  </w:t>
      </w:r>
      <w:r>
        <w:rPr>
          <w:noProof/>
          <w:color w:val="000000"/>
          <w:sz w:val="28"/>
          <w:szCs w:val="28"/>
        </w:rPr>
        <w:t xml:space="preserve">23.11.2021 </w:t>
      </w:r>
      <w:r w:rsidRPr="00446434">
        <w:rPr>
          <w:noProof/>
          <w:color w:val="000000"/>
          <w:sz w:val="28"/>
          <w:szCs w:val="28"/>
        </w:rPr>
        <w:t>року №</w:t>
      </w:r>
    </w:p>
    <w:p w:rsidR="006440B9" w:rsidRDefault="006440B9" w:rsidP="00B05602">
      <w:pPr>
        <w:tabs>
          <w:tab w:val="center" w:pos="4677"/>
        </w:tabs>
        <w:jc w:val="both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</w:p>
    <w:p w:rsidR="006440B9" w:rsidRPr="00446434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  <w:r w:rsidRPr="00446434">
        <w:rPr>
          <w:b/>
          <w:noProof/>
          <w:color w:val="000000"/>
          <w:sz w:val="28"/>
          <w:szCs w:val="28"/>
        </w:rPr>
        <w:t>ПОЛОЖЕННЯ</w:t>
      </w:r>
    </w:p>
    <w:p w:rsidR="006440B9" w:rsidRPr="00446434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п</w:t>
      </w:r>
      <w:r w:rsidRPr="00446434">
        <w:rPr>
          <w:b/>
          <w:noProof/>
          <w:color w:val="000000"/>
          <w:sz w:val="28"/>
          <w:szCs w:val="28"/>
        </w:rPr>
        <w:t xml:space="preserve">ро </w:t>
      </w:r>
      <w:r>
        <w:rPr>
          <w:b/>
          <w:noProof/>
          <w:color w:val="000000"/>
          <w:sz w:val="28"/>
          <w:szCs w:val="28"/>
        </w:rPr>
        <w:t>відділ</w:t>
      </w:r>
      <w:r w:rsidRPr="00446434">
        <w:rPr>
          <w:b/>
          <w:noProof/>
          <w:color w:val="000000"/>
          <w:sz w:val="28"/>
          <w:szCs w:val="28"/>
        </w:rPr>
        <w:t xml:space="preserve"> соціального захисту населення</w:t>
      </w:r>
    </w:p>
    <w:p w:rsidR="006440B9" w:rsidRPr="00446434" w:rsidRDefault="006440B9" w:rsidP="00B05602">
      <w:pPr>
        <w:tabs>
          <w:tab w:val="center" w:pos="4677"/>
        </w:tabs>
        <w:spacing w:line="480" w:lineRule="auto"/>
        <w:jc w:val="center"/>
        <w:rPr>
          <w:b/>
          <w:noProof/>
          <w:color w:val="000000"/>
          <w:sz w:val="28"/>
          <w:szCs w:val="28"/>
        </w:rPr>
      </w:pPr>
      <w:r w:rsidRPr="00446434">
        <w:rPr>
          <w:b/>
          <w:noProof/>
          <w:color w:val="000000"/>
          <w:sz w:val="28"/>
          <w:szCs w:val="28"/>
        </w:rPr>
        <w:t>Молочанської міської ради</w:t>
      </w: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Default="006440B9" w:rsidP="00B05602">
      <w:pPr>
        <w:tabs>
          <w:tab w:val="center" w:pos="4677"/>
        </w:tabs>
        <w:jc w:val="center"/>
        <w:rPr>
          <w:noProof/>
          <w:color w:val="000000"/>
          <w:sz w:val="28"/>
          <w:szCs w:val="28"/>
        </w:rPr>
      </w:pPr>
    </w:p>
    <w:p w:rsidR="006440B9" w:rsidRPr="00446434" w:rsidRDefault="006440B9" w:rsidP="00B05602">
      <w:pPr>
        <w:tabs>
          <w:tab w:val="center" w:pos="4677"/>
        </w:tabs>
        <w:jc w:val="center"/>
        <w:rPr>
          <w:b/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м.Молочанськ</w:t>
      </w: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Pr="00376D45" w:rsidRDefault="006440B9" w:rsidP="006C3D93">
      <w:pPr>
        <w:spacing w:line="240" w:lineRule="exact"/>
        <w:jc w:val="both"/>
        <w:rPr>
          <w:sz w:val="28"/>
          <w:szCs w:val="28"/>
        </w:rPr>
      </w:pPr>
    </w:p>
    <w:p w:rsidR="006440B9" w:rsidRPr="00376D45" w:rsidRDefault="006440B9" w:rsidP="006C3D93">
      <w:pPr>
        <w:jc w:val="both"/>
        <w:rPr>
          <w:sz w:val="28"/>
          <w:szCs w:val="28"/>
        </w:rPr>
      </w:pPr>
    </w:p>
    <w:sectPr w:rsidR="006440B9" w:rsidRPr="00376D45" w:rsidSect="00D318A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0149"/>
    <w:multiLevelType w:val="hybridMultilevel"/>
    <w:tmpl w:val="9E547D16"/>
    <w:lvl w:ilvl="0" w:tplc="DC983E5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AAC5FC9"/>
    <w:multiLevelType w:val="hybridMultilevel"/>
    <w:tmpl w:val="55A4DAD8"/>
    <w:lvl w:ilvl="0" w:tplc="615A1F76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27896135"/>
    <w:multiLevelType w:val="multilevel"/>
    <w:tmpl w:val="F9CA712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3">
    <w:nsid w:val="403906E6"/>
    <w:multiLevelType w:val="hybridMultilevel"/>
    <w:tmpl w:val="CE2603EE"/>
    <w:lvl w:ilvl="0" w:tplc="6332D2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2242C01"/>
    <w:multiLevelType w:val="hybridMultilevel"/>
    <w:tmpl w:val="D44E4A76"/>
    <w:lvl w:ilvl="0" w:tplc="2E7CD6D8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5A385548"/>
    <w:multiLevelType w:val="hybridMultilevel"/>
    <w:tmpl w:val="79CC2B6E"/>
    <w:lvl w:ilvl="0" w:tplc="03BA61E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6466A5"/>
    <w:multiLevelType w:val="hybridMultilevel"/>
    <w:tmpl w:val="21AC32C8"/>
    <w:lvl w:ilvl="0" w:tplc="6332D2F6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51B"/>
    <w:rsid w:val="00004A0D"/>
    <w:rsid w:val="00041689"/>
    <w:rsid w:val="00094A67"/>
    <w:rsid w:val="00094E66"/>
    <w:rsid w:val="000A21D6"/>
    <w:rsid w:val="000C3088"/>
    <w:rsid w:val="000C70C6"/>
    <w:rsid w:val="000F2F60"/>
    <w:rsid w:val="00100CB8"/>
    <w:rsid w:val="00134191"/>
    <w:rsid w:val="00137033"/>
    <w:rsid w:val="001434A7"/>
    <w:rsid w:val="00151667"/>
    <w:rsid w:val="00152D54"/>
    <w:rsid w:val="00156337"/>
    <w:rsid w:val="00156DDE"/>
    <w:rsid w:val="0017628E"/>
    <w:rsid w:val="001A009B"/>
    <w:rsid w:val="001D1EB7"/>
    <w:rsid w:val="001F598C"/>
    <w:rsid w:val="0022329F"/>
    <w:rsid w:val="0022610F"/>
    <w:rsid w:val="00255FF6"/>
    <w:rsid w:val="00261AEB"/>
    <w:rsid w:val="00274C8F"/>
    <w:rsid w:val="002D29E4"/>
    <w:rsid w:val="00350B48"/>
    <w:rsid w:val="00357642"/>
    <w:rsid w:val="00357D1D"/>
    <w:rsid w:val="00372E20"/>
    <w:rsid w:val="00376D45"/>
    <w:rsid w:val="003A5850"/>
    <w:rsid w:val="003E6B9E"/>
    <w:rsid w:val="003F3E4D"/>
    <w:rsid w:val="00417E50"/>
    <w:rsid w:val="004455A4"/>
    <w:rsid w:val="00446434"/>
    <w:rsid w:val="00472418"/>
    <w:rsid w:val="00486008"/>
    <w:rsid w:val="00497DD3"/>
    <w:rsid w:val="004D7D25"/>
    <w:rsid w:val="004E6496"/>
    <w:rsid w:val="00511EFA"/>
    <w:rsid w:val="005310C6"/>
    <w:rsid w:val="00532C8D"/>
    <w:rsid w:val="00535E9F"/>
    <w:rsid w:val="00537EB0"/>
    <w:rsid w:val="00544112"/>
    <w:rsid w:val="00545B84"/>
    <w:rsid w:val="006440B9"/>
    <w:rsid w:val="00645AEA"/>
    <w:rsid w:val="0069151B"/>
    <w:rsid w:val="006C3D93"/>
    <w:rsid w:val="006D2F7F"/>
    <w:rsid w:val="00732678"/>
    <w:rsid w:val="00781661"/>
    <w:rsid w:val="00784968"/>
    <w:rsid w:val="007963EC"/>
    <w:rsid w:val="007B329C"/>
    <w:rsid w:val="007E6551"/>
    <w:rsid w:val="007E6ED0"/>
    <w:rsid w:val="00807E9F"/>
    <w:rsid w:val="00810735"/>
    <w:rsid w:val="00830DD1"/>
    <w:rsid w:val="008471D6"/>
    <w:rsid w:val="00917EE0"/>
    <w:rsid w:val="00964892"/>
    <w:rsid w:val="00964971"/>
    <w:rsid w:val="0098325B"/>
    <w:rsid w:val="00991746"/>
    <w:rsid w:val="009B1926"/>
    <w:rsid w:val="00A16D41"/>
    <w:rsid w:val="00AA5EDE"/>
    <w:rsid w:val="00AD03C5"/>
    <w:rsid w:val="00AE055B"/>
    <w:rsid w:val="00AF45F8"/>
    <w:rsid w:val="00B05602"/>
    <w:rsid w:val="00B2726D"/>
    <w:rsid w:val="00B410EB"/>
    <w:rsid w:val="00B54569"/>
    <w:rsid w:val="00B55306"/>
    <w:rsid w:val="00B5757F"/>
    <w:rsid w:val="00B802C5"/>
    <w:rsid w:val="00BA029E"/>
    <w:rsid w:val="00BF361B"/>
    <w:rsid w:val="00C1359D"/>
    <w:rsid w:val="00C508CC"/>
    <w:rsid w:val="00C77818"/>
    <w:rsid w:val="00CE0249"/>
    <w:rsid w:val="00CF4BA3"/>
    <w:rsid w:val="00D26032"/>
    <w:rsid w:val="00D318A4"/>
    <w:rsid w:val="00D66DE8"/>
    <w:rsid w:val="00DA1098"/>
    <w:rsid w:val="00DA1A3B"/>
    <w:rsid w:val="00DF72FF"/>
    <w:rsid w:val="00E60330"/>
    <w:rsid w:val="00E67F0F"/>
    <w:rsid w:val="00E9612E"/>
    <w:rsid w:val="00ED5739"/>
    <w:rsid w:val="00EE03C0"/>
    <w:rsid w:val="00F003AC"/>
    <w:rsid w:val="00F335B0"/>
    <w:rsid w:val="00F74710"/>
    <w:rsid w:val="00FA6FF1"/>
    <w:rsid w:val="00FB1054"/>
    <w:rsid w:val="00FD3691"/>
    <w:rsid w:val="00FF00D1"/>
    <w:rsid w:val="00FF1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51B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69151B"/>
    <w:rPr>
      <w:b/>
      <w:sz w:val="56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69151B"/>
    <w:pPr>
      <w:widowControl w:val="0"/>
      <w:shd w:val="clear" w:color="auto" w:fill="FFFFFF"/>
      <w:spacing w:line="643" w:lineRule="exact"/>
      <w:jc w:val="center"/>
    </w:pPr>
    <w:rPr>
      <w:rFonts w:ascii="Calibri" w:eastAsia="Calibri" w:hAnsi="Calibri"/>
      <w:b/>
      <w:sz w:val="56"/>
      <w:szCs w:val="20"/>
      <w:lang w:val="ru-RU"/>
    </w:rPr>
  </w:style>
  <w:style w:type="character" w:customStyle="1" w:styleId="1">
    <w:name w:val="Заголовок №1_"/>
    <w:link w:val="10"/>
    <w:uiPriority w:val="99"/>
    <w:locked/>
    <w:rsid w:val="0069151B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69151B"/>
    <w:rPr>
      <w:sz w:val="2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69151B"/>
    <w:pPr>
      <w:widowControl w:val="0"/>
      <w:shd w:val="clear" w:color="auto" w:fill="FFFFFF"/>
      <w:spacing w:before="540" w:after="360" w:line="240" w:lineRule="atLeast"/>
      <w:jc w:val="both"/>
      <w:outlineLvl w:val="0"/>
    </w:pPr>
    <w:rPr>
      <w:rFonts w:ascii="Calibri" w:eastAsia="Calibri" w:hAnsi="Calibri"/>
      <w:b/>
      <w:sz w:val="28"/>
      <w:szCs w:val="20"/>
      <w:lang w:val="ru-RU"/>
    </w:rPr>
  </w:style>
  <w:style w:type="paragraph" w:customStyle="1" w:styleId="21">
    <w:name w:val="Основной текст (2)1"/>
    <w:basedOn w:val="Normal"/>
    <w:link w:val="2"/>
    <w:uiPriority w:val="99"/>
    <w:rsid w:val="0069151B"/>
    <w:pPr>
      <w:widowControl w:val="0"/>
      <w:shd w:val="clear" w:color="auto" w:fill="FFFFFF"/>
      <w:spacing w:before="360" w:line="322" w:lineRule="exact"/>
      <w:jc w:val="both"/>
    </w:pPr>
    <w:rPr>
      <w:rFonts w:ascii="Calibri" w:eastAsia="Calibri" w:hAnsi="Calibri"/>
      <w:sz w:val="28"/>
      <w:szCs w:val="20"/>
      <w:lang w:val="ru-RU"/>
    </w:rPr>
  </w:style>
  <w:style w:type="character" w:customStyle="1" w:styleId="20">
    <w:name w:val="Основной текст (2)"/>
    <w:uiPriority w:val="99"/>
    <w:rsid w:val="0069151B"/>
    <w:rPr>
      <w:rFonts w:ascii="Times New Roman" w:hAnsi="Times New Roman"/>
      <w:sz w:val="28"/>
      <w:u w:val="single"/>
      <w:shd w:val="clear" w:color="auto" w:fill="FFFFFF"/>
    </w:rPr>
  </w:style>
  <w:style w:type="paragraph" w:styleId="NormalWeb">
    <w:name w:val="Normal (Web)"/>
    <w:basedOn w:val="Normal"/>
    <w:uiPriority w:val="99"/>
    <w:rsid w:val="0069151B"/>
    <w:pPr>
      <w:spacing w:before="100" w:beforeAutospacing="1" w:after="100" w:afterAutospacing="1"/>
    </w:pPr>
    <w:rPr>
      <w:lang w:val="ru-RU"/>
    </w:rPr>
  </w:style>
  <w:style w:type="paragraph" w:customStyle="1" w:styleId="Default">
    <w:name w:val="Default"/>
    <w:uiPriority w:val="99"/>
    <w:rsid w:val="006915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Без интервала1"/>
    <w:uiPriority w:val="99"/>
    <w:rsid w:val="0069151B"/>
    <w:rPr>
      <w:rFonts w:eastAsia="Times New Roman"/>
      <w:lang w:eastAsia="en-US"/>
    </w:rPr>
  </w:style>
  <w:style w:type="paragraph" w:customStyle="1" w:styleId="rvps2">
    <w:name w:val="rvps2"/>
    <w:basedOn w:val="Normal"/>
    <w:uiPriority w:val="99"/>
    <w:rsid w:val="0069151B"/>
    <w:pPr>
      <w:spacing w:before="100" w:beforeAutospacing="1" w:after="100" w:afterAutospacing="1"/>
    </w:pPr>
    <w:rPr>
      <w:lang w:val="ru-RU"/>
    </w:rPr>
  </w:style>
  <w:style w:type="character" w:customStyle="1" w:styleId="rvts37">
    <w:name w:val="rvts37"/>
    <w:uiPriority w:val="99"/>
    <w:rsid w:val="0069151B"/>
  </w:style>
  <w:style w:type="character" w:styleId="Strong">
    <w:name w:val="Strong"/>
    <w:basedOn w:val="DefaultParagraphFont"/>
    <w:uiPriority w:val="99"/>
    <w:qFormat/>
    <w:rsid w:val="0069151B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0A21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55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FF6"/>
    <w:rPr>
      <w:rFonts w:ascii="Tahoma" w:hAnsi="Tahoma" w:cs="Times New Roman"/>
      <w:sz w:val="16"/>
      <w:lang w:val="uk-UA" w:eastAsia="ru-RU"/>
    </w:rPr>
  </w:style>
  <w:style w:type="paragraph" w:styleId="NoSpacing">
    <w:name w:val="No Spacing"/>
    <w:uiPriority w:val="99"/>
    <w:qFormat/>
    <w:rsid w:val="004860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8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262</Words>
  <Characters>1495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вс2</cp:lastModifiedBy>
  <cp:revision>5</cp:revision>
  <cp:lastPrinted>2021-11-17T06:44:00Z</cp:lastPrinted>
  <dcterms:created xsi:type="dcterms:W3CDTF">2021-11-18T14:15:00Z</dcterms:created>
  <dcterms:modified xsi:type="dcterms:W3CDTF">2021-11-19T13:38:00Z</dcterms:modified>
</cp:coreProperties>
</file>